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105F5" w14:textId="77777777" w:rsidR="00C4119D" w:rsidRDefault="00C4119D" w:rsidP="00356A09">
      <w:pPr>
        <w:rPr>
          <w:rFonts w:asciiTheme="minorHAnsi" w:hAnsiTheme="minorHAnsi"/>
        </w:rPr>
      </w:pPr>
    </w:p>
    <w:p w14:paraId="1F5105F6" w14:textId="77777777" w:rsidR="00754692" w:rsidRDefault="00754692" w:rsidP="00356A09">
      <w:pPr>
        <w:rPr>
          <w:rFonts w:asciiTheme="minorHAnsi" w:hAnsiTheme="minorHAnsi"/>
        </w:rPr>
      </w:pPr>
      <w:bookmarkStart w:id="0" w:name="_GoBack"/>
      <w:bookmarkEnd w:id="0"/>
    </w:p>
    <w:p w14:paraId="1F5105F7" w14:textId="77777777" w:rsidR="00754692" w:rsidRDefault="00754692" w:rsidP="00356A09">
      <w:pPr>
        <w:rPr>
          <w:rFonts w:asciiTheme="minorHAnsi" w:hAnsiTheme="minorHAnsi"/>
        </w:rPr>
      </w:pPr>
    </w:p>
    <w:p w14:paraId="1F5105F8" w14:textId="77777777" w:rsidR="002848A7" w:rsidRPr="002848A7" w:rsidRDefault="002848A7" w:rsidP="00356A09">
      <w:pPr>
        <w:rPr>
          <w:rFonts w:asciiTheme="minorHAnsi" w:hAnsiTheme="minorHAnsi"/>
        </w:rPr>
      </w:pPr>
      <w:r>
        <w:rPr>
          <w:rFonts w:asciiTheme="minorHAnsi" w:hAnsiTheme="minorHAnsi"/>
          <w:b/>
        </w:rPr>
        <w:t>ENDRINGSORDRE NR. X</w:t>
      </w:r>
    </w:p>
    <w:p w14:paraId="1F5105F9" w14:textId="77777777" w:rsidR="002848A7" w:rsidRDefault="002848A7" w:rsidP="00356A09">
      <w:pPr>
        <w:rPr>
          <w:rFonts w:asciiTheme="minorHAnsi" w:hAnsiTheme="minorHAnsi"/>
        </w:rPr>
      </w:pPr>
    </w:p>
    <w:p w14:paraId="1F5105FA" w14:textId="77777777" w:rsidR="00754692" w:rsidRPr="00754692" w:rsidRDefault="002848A7" w:rsidP="00356A09">
      <w:pPr>
        <w:rPr>
          <w:rFonts w:asciiTheme="minorHAnsi" w:hAnsiTheme="minorHAnsi"/>
          <w:b/>
        </w:rPr>
      </w:pPr>
      <w:r>
        <w:rPr>
          <w:rFonts w:asciiTheme="minorHAnsi" w:hAnsiTheme="minorHAnsi"/>
        </w:rPr>
        <w:t>Under følger endring som er gjort til «avtalenavn» signert «dato».</w:t>
      </w:r>
      <w:r w:rsidR="00754692">
        <w:rPr>
          <w:rFonts w:asciiTheme="minorHAnsi" w:hAnsiTheme="minorHAnsi"/>
          <w:b/>
        </w:rPr>
        <w:t xml:space="preserve"> </w:t>
      </w:r>
    </w:p>
    <w:p w14:paraId="1F5105FB" w14:textId="77777777" w:rsidR="00754692" w:rsidRDefault="00754692" w:rsidP="00356A09">
      <w:pPr>
        <w:rPr>
          <w:rFonts w:asciiTheme="minorHAnsi" w:hAnsiTheme="minorHAnsi"/>
        </w:rPr>
      </w:pPr>
    </w:p>
    <w:p w14:paraId="1F5105FC" w14:textId="77777777" w:rsidR="00754692" w:rsidRDefault="00754692" w:rsidP="00356A09">
      <w:pPr>
        <w:rPr>
          <w:rFonts w:asciiTheme="minorHAnsi" w:hAnsiTheme="minorHAnsi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1318"/>
        <w:gridCol w:w="4914"/>
        <w:gridCol w:w="2977"/>
      </w:tblGrid>
      <w:tr w:rsidR="00FB32B4" w:rsidRPr="00754692" w14:paraId="1F510601" w14:textId="77777777" w:rsidTr="00FB32B4">
        <w:tc>
          <w:tcPr>
            <w:tcW w:w="1318" w:type="dxa"/>
          </w:tcPr>
          <w:p w14:paraId="1F5105FD" w14:textId="77777777" w:rsidR="00FB32B4" w:rsidRPr="00754692" w:rsidRDefault="00FB32B4" w:rsidP="00754692">
            <w:pPr>
              <w:rPr>
                <w:rFonts w:asciiTheme="minorHAnsi" w:hAnsiTheme="minorHAnsi"/>
                <w:b/>
              </w:rPr>
            </w:pPr>
            <w:r w:rsidRPr="00754692">
              <w:rPr>
                <w:rFonts w:asciiTheme="minorHAnsi" w:hAnsiTheme="minorHAnsi"/>
                <w:b/>
              </w:rPr>
              <w:t>Dato</w:t>
            </w:r>
          </w:p>
        </w:tc>
        <w:tc>
          <w:tcPr>
            <w:tcW w:w="4914" w:type="dxa"/>
          </w:tcPr>
          <w:p w14:paraId="1F5105FE" w14:textId="77777777" w:rsidR="00FB32B4" w:rsidRPr="00754692" w:rsidRDefault="00FB32B4" w:rsidP="00754692">
            <w:pPr>
              <w:rPr>
                <w:rFonts w:asciiTheme="minorHAnsi" w:hAnsiTheme="minorHAnsi"/>
                <w:b/>
              </w:rPr>
            </w:pPr>
            <w:r w:rsidRPr="00754692">
              <w:rPr>
                <w:rFonts w:asciiTheme="minorHAnsi" w:hAnsiTheme="minorHAnsi"/>
                <w:b/>
              </w:rPr>
              <w:t xml:space="preserve">Beskrivende tekst </w:t>
            </w:r>
          </w:p>
        </w:tc>
        <w:tc>
          <w:tcPr>
            <w:tcW w:w="2977" w:type="dxa"/>
          </w:tcPr>
          <w:p w14:paraId="1F510600" w14:textId="77777777" w:rsidR="00FB32B4" w:rsidRPr="00754692" w:rsidRDefault="00FB32B4" w:rsidP="00754692">
            <w:pPr>
              <w:rPr>
                <w:rFonts w:asciiTheme="minorHAnsi" w:hAnsiTheme="minorHAnsi"/>
                <w:b/>
              </w:rPr>
            </w:pPr>
            <w:r w:rsidRPr="00754692">
              <w:rPr>
                <w:rFonts w:asciiTheme="minorHAnsi" w:hAnsiTheme="minorHAnsi"/>
                <w:b/>
              </w:rPr>
              <w:t>Priskonsekvens</w:t>
            </w:r>
          </w:p>
        </w:tc>
      </w:tr>
      <w:tr w:rsidR="00FB32B4" w:rsidRPr="00754692" w14:paraId="1F51060F" w14:textId="77777777" w:rsidTr="00FB32B4">
        <w:trPr>
          <w:trHeight w:val="567"/>
        </w:trPr>
        <w:tc>
          <w:tcPr>
            <w:tcW w:w="1318" w:type="dxa"/>
          </w:tcPr>
          <w:p w14:paraId="1F510602" w14:textId="77777777" w:rsidR="00FB32B4" w:rsidRPr="00754692" w:rsidRDefault="00FB32B4" w:rsidP="00754692">
            <w:pPr>
              <w:rPr>
                <w:rFonts w:asciiTheme="minorHAnsi" w:hAnsiTheme="minorHAnsi"/>
              </w:rPr>
            </w:pPr>
          </w:p>
        </w:tc>
        <w:tc>
          <w:tcPr>
            <w:tcW w:w="4914" w:type="dxa"/>
          </w:tcPr>
          <w:p w14:paraId="1F510603" w14:textId="77777777" w:rsidR="00FB32B4" w:rsidRDefault="00FB32B4" w:rsidP="00754692">
            <w:pPr>
              <w:rPr>
                <w:rFonts w:asciiTheme="minorHAnsi" w:hAnsiTheme="minorHAnsi"/>
              </w:rPr>
            </w:pPr>
          </w:p>
          <w:p w14:paraId="1F510604" w14:textId="77777777" w:rsidR="00FB32B4" w:rsidRDefault="00FB32B4" w:rsidP="00754692">
            <w:pPr>
              <w:rPr>
                <w:rFonts w:asciiTheme="minorHAnsi" w:hAnsiTheme="minorHAnsi"/>
              </w:rPr>
            </w:pPr>
          </w:p>
          <w:p w14:paraId="1F510605" w14:textId="77777777" w:rsidR="00FB32B4" w:rsidRDefault="00FB32B4" w:rsidP="00754692">
            <w:pPr>
              <w:rPr>
                <w:rFonts w:asciiTheme="minorHAnsi" w:hAnsiTheme="minorHAnsi"/>
              </w:rPr>
            </w:pPr>
          </w:p>
          <w:p w14:paraId="1F510606" w14:textId="77777777" w:rsidR="00FB32B4" w:rsidRDefault="00FB32B4" w:rsidP="00754692">
            <w:pPr>
              <w:rPr>
                <w:rFonts w:asciiTheme="minorHAnsi" w:hAnsiTheme="minorHAnsi"/>
              </w:rPr>
            </w:pPr>
          </w:p>
          <w:p w14:paraId="1F510607" w14:textId="77777777" w:rsidR="00FB32B4" w:rsidRDefault="00FB32B4" w:rsidP="00754692">
            <w:pPr>
              <w:rPr>
                <w:rFonts w:asciiTheme="minorHAnsi" w:hAnsiTheme="minorHAnsi"/>
              </w:rPr>
            </w:pPr>
          </w:p>
          <w:p w14:paraId="1F510608" w14:textId="77777777" w:rsidR="00FB32B4" w:rsidRDefault="00FB32B4" w:rsidP="00754692">
            <w:pPr>
              <w:rPr>
                <w:rFonts w:asciiTheme="minorHAnsi" w:hAnsiTheme="minorHAnsi"/>
              </w:rPr>
            </w:pPr>
          </w:p>
          <w:p w14:paraId="1F510609" w14:textId="77777777" w:rsidR="00FB32B4" w:rsidRDefault="00FB32B4" w:rsidP="00754692">
            <w:pPr>
              <w:rPr>
                <w:rFonts w:asciiTheme="minorHAnsi" w:hAnsiTheme="minorHAnsi"/>
              </w:rPr>
            </w:pPr>
          </w:p>
          <w:p w14:paraId="1F51060A" w14:textId="77777777" w:rsidR="00FB32B4" w:rsidRDefault="00FB32B4" w:rsidP="00754692">
            <w:pPr>
              <w:rPr>
                <w:rFonts w:asciiTheme="minorHAnsi" w:hAnsiTheme="minorHAnsi"/>
              </w:rPr>
            </w:pPr>
          </w:p>
          <w:p w14:paraId="1F51060B" w14:textId="77777777" w:rsidR="00FB32B4" w:rsidRDefault="00FB32B4" w:rsidP="00754692">
            <w:pPr>
              <w:rPr>
                <w:rFonts w:asciiTheme="minorHAnsi" w:hAnsiTheme="minorHAnsi"/>
              </w:rPr>
            </w:pPr>
          </w:p>
          <w:p w14:paraId="1F51060C" w14:textId="77777777" w:rsidR="00FB32B4" w:rsidRPr="00754692" w:rsidRDefault="00FB32B4" w:rsidP="00754692">
            <w:pPr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14:paraId="1F51060E" w14:textId="254EC5F2" w:rsidR="00FB32B4" w:rsidRPr="00754692" w:rsidRDefault="00FB32B4" w:rsidP="00754692">
            <w:pPr>
              <w:rPr>
                <w:rFonts w:asciiTheme="minorHAnsi" w:hAnsiTheme="minorHAnsi"/>
              </w:rPr>
            </w:pPr>
          </w:p>
        </w:tc>
      </w:tr>
    </w:tbl>
    <w:p w14:paraId="1F510610" w14:textId="77777777" w:rsidR="00754692" w:rsidRDefault="00754692" w:rsidP="00356A09">
      <w:pPr>
        <w:rPr>
          <w:rFonts w:asciiTheme="minorHAnsi" w:hAnsiTheme="minorHAnsi"/>
        </w:rPr>
      </w:pPr>
    </w:p>
    <w:p w14:paraId="1F510611" w14:textId="77777777" w:rsidR="00754692" w:rsidRDefault="00754692" w:rsidP="00356A09">
      <w:pPr>
        <w:rPr>
          <w:rFonts w:asciiTheme="minorHAnsi" w:hAnsiTheme="minorHAnsi"/>
        </w:rPr>
      </w:pPr>
    </w:p>
    <w:tbl>
      <w:tblPr>
        <w:tblStyle w:val="Tabellrutenett"/>
        <w:tblW w:w="9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54692" w:rsidRPr="00754692" w14:paraId="1F510614" w14:textId="77777777" w:rsidTr="00AB519D">
        <w:tc>
          <w:tcPr>
            <w:tcW w:w="4606" w:type="dxa"/>
            <w:tcBorders>
              <w:top w:val="single" w:sz="12" w:space="0" w:color="auto"/>
              <w:bottom w:val="single" w:sz="12" w:space="0" w:color="auto"/>
            </w:tcBorders>
            <w:shd w:val="pct12" w:color="auto" w:fill="auto"/>
          </w:tcPr>
          <w:p w14:paraId="1F510612" w14:textId="238E4775" w:rsidR="00754692" w:rsidRPr="00754692" w:rsidRDefault="00FB32B4" w:rsidP="00754692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IKT Agder</w:t>
            </w:r>
            <w:r w:rsidR="00754692" w:rsidRPr="00754692">
              <w:rPr>
                <w:rFonts w:asciiTheme="minorHAnsi" w:hAnsiTheme="minorHAnsi"/>
                <w:b/>
              </w:rPr>
              <w:t xml:space="preserve"> </w:t>
            </w:r>
            <w:r w:rsidR="00754692" w:rsidRPr="00754692">
              <w:rPr>
                <w:rFonts w:asciiTheme="minorHAnsi" w:hAnsiTheme="minorHAnsi"/>
              </w:rPr>
              <w:t>(Kunden)</w:t>
            </w:r>
          </w:p>
        </w:tc>
        <w:tc>
          <w:tcPr>
            <w:tcW w:w="4606" w:type="dxa"/>
            <w:tcBorders>
              <w:top w:val="single" w:sz="12" w:space="0" w:color="auto"/>
              <w:bottom w:val="single" w:sz="12" w:space="0" w:color="auto"/>
            </w:tcBorders>
            <w:shd w:val="pct12" w:color="auto" w:fill="auto"/>
          </w:tcPr>
          <w:p w14:paraId="1F510613" w14:textId="77777777" w:rsidR="00754692" w:rsidRPr="00754692" w:rsidRDefault="00754692" w:rsidP="00754692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X</w:t>
            </w:r>
            <w:r w:rsidRPr="00754692">
              <w:rPr>
                <w:rFonts w:asciiTheme="minorHAnsi" w:hAnsiTheme="minorHAnsi"/>
                <w:b/>
              </w:rPr>
              <w:t xml:space="preserve"> </w:t>
            </w:r>
            <w:r w:rsidRPr="00754692">
              <w:rPr>
                <w:rFonts w:asciiTheme="minorHAnsi" w:hAnsiTheme="minorHAnsi"/>
              </w:rPr>
              <w:t>(Leverandøren)</w:t>
            </w:r>
          </w:p>
        </w:tc>
      </w:tr>
      <w:tr w:rsidR="00754692" w:rsidRPr="00754692" w14:paraId="1F510617" w14:textId="77777777" w:rsidTr="00AB519D">
        <w:tc>
          <w:tcPr>
            <w:tcW w:w="4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1F510615" w14:textId="4EEF3C32" w:rsidR="00754692" w:rsidRPr="00903440" w:rsidRDefault="00754692" w:rsidP="0090344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</w:rPr>
            </w:pPr>
            <w:r w:rsidRPr="00754692">
              <w:rPr>
                <w:rFonts w:asciiTheme="minorHAnsi" w:hAnsiTheme="minorHAnsi"/>
              </w:rPr>
              <w:t xml:space="preserve">Organisasjonsnr: </w:t>
            </w:r>
            <w:r w:rsidR="00903440">
              <w:rPr>
                <w:rFonts w:asciiTheme="minorHAnsi" w:hAnsiTheme="minorHAnsi"/>
              </w:rPr>
              <w:t>985 359 385</w:t>
            </w:r>
          </w:p>
        </w:tc>
        <w:tc>
          <w:tcPr>
            <w:tcW w:w="4606" w:type="dxa"/>
            <w:tcBorders>
              <w:top w:val="single" w:sz="12" w:space="0" w:color="auto"/>
              <w:bottom w:val="single" w:sz="4" w:space="0" w:color="auto"/>
            </w:tcBorders>
          </w:tcPr>
          <w:p w14:paraId="1F510616" w14:textId="77777777" w:rsidR="00754692" w:rsidRPr="00754692" w:rsidRDefault="00754692" w:rsidP="00754692">
            <w:pPr>
              <w:rPr>
                <w:rFonts w:asciiTheme="minorHAnsi" w:hAnsiTheme="minorHAnsi"/>
              </w:rPr>
            </w:pPr>
            <w:r w:rsidRPr="00754692">
              <w:rPr>
                <w:rFonts w:asciiTheme="minorHAnsi" w:hAnsiTheme="minorHAnsi"/>
              </w:rPr>
              <w:t xml:space="preserve">Organisasjonsnr: </w:t>
            </w:r>
          </w:p>
        </w:tc>
      </w:tr>
      <w:tr w:rsidR="00754692" w:rsidRPr="00754692" w14:paraId="1F51061B" w14:textId="77777777" w:rsidTr="00AB519D">
        <w:tc>
          <w:tcPr>
            <w:tcW w:w="4606" w:type="dxa"/>
            <w:tcBorders>
              <w:top w:val="single" w:sz="4" w:space="0" w:color="auto"/>
              <w:bottom w:val="single" w:sz="4" w:space="0" w:color="auto"/>
            </w:tcBorders>
          </w:tcPr>
          <w:p w14:paraId="1F510618" w14:textId="77777777" w:rsidR="00754692" w:rsidRPr="00754692" w:rsidRDefault="00754692" w:rsidP="00754692">
            <w:pPr>
              <w:rPr>
                <w:rFonts w:asciiTheme="minorHAnsi" w:hAnsiTheme="minorHAnsi"/>
              </w:rPr>
            </w:pPr>
            <w:r w:rsidRPr="00754692">
              <w:rPr>
                <w:rFonts w:asciiTheme="minorHAnsi" w:hAnsiTheme="minorHAnsi"/>
              </w:rPr>
              <w:t>Dato:</w:t>
            </w:r>
          </w:p>
          <w:p w14:paraId="1F510619" w14:textId="77777777" w:rsidR="00754692" w:rsidRPr="00754692" w:rsidRDefault="00754692" w:rsidP="00754692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</w:tcBorders>
          </w:tcPr>
          <w:p w14:paraId="1F51061A" w14:textId="77777777" w:rsidR="00754692" w:rsidRPr="00754692" w:rsidRDefault="00754692" w:rsidP="00754692">
            <w:pPr>
              <w:rPr>
                <w:rFonts w:asciiTheme="minorHAnsi" w:hAnsiTheme="minorHAnsi"/>
              </w:rPr>
            </w:pPr>
            <w:r w:rsidRPr="00754692">
              <w:rPr>
                <w:rFonts w:asciiTheme="minorHAnsi" w:hAnsiTheme="minorHAnsi"/>
              </w:rPr>
              <w:t>Dato:</w:t>
            </w:r>
          </w:p>
        </w:tc>
      </w:tr>
      <w:tr w:rsidR="00754692" w:rsidRPr="00754692" w14:paraId="1F510626" w14:textId="77777777" w:rsidTr="00AB519D">
        <w:tc>
          <w:tcPr>
            <w:tcW w:w="4606" w:type="dxa"/>
            <w:tcBorders>
              <w:top w:val="single" w:sz="4" w:space="0" w:color="auto"/>
            </w:tcBorders>
          </w:tcPr>
          <w:p w14:paraId="1F51061C" w14:textId="77777777" w:rsidR="00754692" w:rsidRPr="00754692" w:rsidRDefault="00754692" w:rsidP="00754692">
            <w:pPr>
              <w:rPr>
                <w:rFonts w:asciiTheme="minorHAnsi" w:hAnsiTheme="minorHAnsi"/>
              </w:rPr>
            </w:pPr>
            <w:r w:rsidRPr="00754692">
              <w:rPr>
                <w:rFonts w:asciiTheme="minorHAnsi" w:hAnsiTheme="minorHAnsi"/>
              </w:rPr>
              <w:t>Sign:</w:t>
            </w:r>
          </w:p>
          <w:p w14:paraId="1F51061D" w14:textId="77777777" w:rsidR="00754692" w:rsidRPr="00754692" w:rsidRDefault="00754692" w:rsidP="00754692">
            <w:pPr>
              <w:rPr>
                <w:rFonts w:asciiTheme="minorHAnsi" w:hAnsiTheme="minorHAnsi"/>
              </w:rPr>
            </w:pPr>
          </w:p>
          <w:p w14:paraId="1F51061E" w14:textId="77777777" w:rsidR="00754692" w:rsidRPr="00754692" w:rsidRDefault="00754692" w:rsidP="00754692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tcBorders>
              <w:top w:val="single" w:sz="4" w:space="0" w:color="auto"/>
            </w:tcBorders>
          </w:tcPr>
          <w:p w14:paraId="1F51061F" w14:textId="77777777" w:rsidR="00754692" w:rsidRPr="00754692" w:rsidRDefault="00754692" w:rsidP="00754692">
            <w:pPr>
              <w:rPr>
                <w:rFonts w:asciiTheme="minorHAnsi" w:hAnsiTheme="minorHAnsi"/>
              </w:rPr>
            </w:pPr>
            <w:r w:rsidRPr="00754692">
              <w:rPr>
                <w:rFonts w:asciiTheme="minorHAnsi" w:hAnsiTheme="minorHAnsi"/>
              </w:rPr>
              <w:t>Sign:</w:t>
            </w:r>
          </w:p>
          <w:p w14:paraId="1F510620" w14:textId="77777777" w:rsidR="00754692" w:rsidRPr="00754692" w:rsidRDefault="00754692" w:rsidP="00754692">
            <w:pPr>
              <w:rPr>
                <w:rFonts w:asciiTheme="minorHAnsi" w:hAnsiTheme="minorHAnsi"/>
              </w:rPr>
            </w:pPr>
          </w:p>
          <w:p w14:paraId="1F510621" w14:textId="77777777" w:rsidR="00754692" w:rsidRPr="00754692" w:rsidRDefault="00754692" w:rsidP="00754692">
            <w:pPr>
              <w:rPr>
                <w:rFonts w:asciiTheme="minorHAnsi" w:hAnsiTheme="minorHAnsi"/>
              </w:rPr>
            </w:pPr>
          </w:p>
          <w:p w14:paraId="1F510622" w14:textId="77777777" w:rsidR="00754692" w:rsidRPr="00754692" w:rsidRDefault="00754692" w:rsidP="00754692">
            <w:pPr>
              <w:rPr>
                <w:rFonts w:asciiTheme="minorHAnsi" w:hAnsiTheme="minorHAnsi"/>
              </w:rPr>
            </w:pPr>
          </w:p>
          <w:p w14:paraId="1F510623" w14:textId="77777777" w:rsidR="00754692" w:rsidRPr="00754692" w:rsidRDefault="00754692" w:rsidP="00754692">
            <w:pPr>
              <w:rPr>
                <w:rFonts w:asciiTheme="minorHAnsi" w:hAnsiTheme="minorHAnsi"/>
              </w:rPr>
            </w:pPr>
          </w:p>
          <w:p w14:paraId="1F510624" w14:textId="77777777" w:rsidR="00754692" w:rsidRPr="00754692" w:rsidRDefault="00754692" w:rsidP="00754692">
            <w:pPr>
              <w:rPr>
                <w:rFonts w:asciiTheme="minorHAnsi" w:hAnsiTheme="minorHAnsi"/>
              </w:rPr>
            </w:pPr>
          </w:p>
          <w:p w14:paraId="1F510625" w14:textId="77777777" w:rsidR="00754692" w:rsidRPr="00754692" w:rsidRDefault="00754692" w:rsidP="00754692">
            <w:pPr>
              <w:rPr>
                <w:rFonts w:asciiTheme="minorHAnsi" w:hAnsiTheme="minorHAnsi"/>
              </w:rPr>
            </w:pPr>
          </w:p>
        </w:tc>
      </w:tr>
      <w:tr w:rsidR="00754692" w:rsidRPr="00754692" w14:paraId="1F510629" w14:textId="77777777" w:rsidTr="00AB519D">
        <w:tc>
          <w:tcPr>
            <w:tcW w:w="4606" w:type="dxa"/>
          </w:tcPr>
          <w:p w14:paraId="076D46B1" w14:textId="77777777" w:rsidR="00754692" w:rsidRDefault="00754692" w:rsidP="00754692">
            <w:pPr>
              <w:rPr>
                <w:rFonts w:asciiTheme="minorHAnsi" w:hAnsiTheme="minorHAnsi"/>
              </w:rPr>
            </w:pPr>
            <w:r w:rsidRPr="00754692">
              <w:rPr>
                <w:rFonts w:asciiTheme="minorHAnsi" w:hAnsiTheme="minorHAnsi"/>
              </w:rPr>
              <w:t>Navn og tittel:</w:t>
            </w:r>
          </w:p>
          <w:p w14:paraId="056045B9" w14:textId="77777777" w:rsidR="00FB32B4" w:rsidRDefault="00FB32B4" w:rsidP="00754692">
            <w:pPr>
              <w:rPr>
                <w:rFonts w:asciiTheme="minorHAnsi" w:hAnsiTheme="minorHAnsi"/>
              </w:rPr>
            </w:pPr>
          </w:p>
          <w:p w14:paraId="1F510627" w14:textId="063DA143" w:rsidR="00FB32B4" w:rsidRPr="00754692" w:rsidRDefault="00FB32B4" w:rsidP="00754692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</w:tcPr>
          <w:p w14:paraId="1F510628" w14:textId="77777777" w:rsidR="00754692" w:rsidRPr="00754692" w:rsidRDefault="00754692" w:rsidP="00754692">
            <w:pPr>
              <w:rPr>
                <w:rFonts w:asciiTheme="minorHAnsi" w:hAnsiTheme="minorHAnsi"/>
              </w:rPr>
            </w:pPr>
            <w:r w:rsidRPr="00754692">
              <w:rPr>
                <w:rFonts w:asciiTheme="minorHAnsi" w:hAnsiTheme="minorHAnsi"/>
              </w:rPr>
              <w:t xml:space="preserve">Navn og tittel: </w:t>
            </w:r>
          </w:p>
        </w:tc>
      </w:tr>
    </w:tbl>
    <w:p w14:paraId="1F51062A" w14:textId="77777777" w:rsidR="00754692" w:rsidRPr="00356A09" w:rsidRDefault="00754692" w:rsidP="00356A09">
      <w:pPr>
        <w:rPr>
          <w:rFonts w:asciiTheme="minorHAnsi" w:hAnsiTheme="minorHAnsi"/>
        </w:rPr>
      </w:pPr>
    </w:p>
    <w:sectPr w:rsidR="00754692" w:rsidRPr="00356A09" w:rsidSect="008A1717">
      <w:headerReference w:type="default" r:id="rId7"/>
      <w:footerReference w:type="default" r:id="rId8"/>
      <w:pgSz w:w="11906" w:h="16838"/>
      <w:pgMar w:top="2112" w:right="1417" w:bottom="899" w:left="1417" w:header="540" w:footer="6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1062D" w14:textId="77777777" w:rsidR="002D38A9" w:rsidRDefault="002D38A9">
      <w:r>
        <w:separator/>
      </w:r>
    </w:p>
  </w:endnote>
  <w:endnote w:type="continuationSeparator" w:id="0">
    <w:p w14:paraId="1F51062E" w14:textId="77777777" w:rsidR="002D38A9" w:rsidRDefault="002D3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10631" w14:textId="646428DD" w:rsidR="002D38A9" w:rsidRPr="008D09F7" w:rsidRDefault="00FB32B4" w:rsidP="00FB32B4">
    <w:pPr>
      <w:pStyle w:val="Bunntekst"/>
      <w:tabs>
        <w:tab w:val="left" w:pos="1741"/>
      </w:tabs>
      <w:rPr>
        <w:rFonts w:ascii="Arial" w:hAnsi="Arial"/>
        <w:sz w:val="18"/>
        <w:szCs w:val="16"/>
      </w:rPr>
    </w:pPr>
    <w:r>
      <w:rPr>
        <w:rFonts w:ascii="Arial" w:hAnsi="Arial"/>
        <w:sz w:val="18"/>
        <w:szCs w:val="16"/>
      </w:rPr>
      <w:tab/>
    </w:r>
  </w:p>
  <w:p w14:paraId="1F510632" w14:textId="6C059DC8" w:rsidR="002D38A9" w:rsidRPr="002A7251" w:rsidRDefault="00FB32B4" w:rsidP="008A1717">
    <w:pPr>
      <w:pStyle w:val="Bunntekst"/>
      <w:jc w:val="center"/>
      <w:rPr>
        <w:rStyle w:val="Hyperkobling"/>
        <w:color w:val="808080"/>
      </w:rPr>
    </w:pPr>
    <w:r>
      <w:rPr>
        <w:rStyle w:val="Hyperkobling"/>
        <w:color w:val="808080"/>
      </w:rPr>
      <w:t xml:space="preserve">IKT </w:t>
    </w:r>
    <w:r w:rsidR="002D38A9" w:rsidRPr="002A7251">
      <w:rPr>
        <w:rStyle w:val="Hyperkobling"/>
        <w:color w:val="808080"/>
      </w:rPr>
      <w:t>Agder</w:t>
    </w:r>
    <w:r w:rsidR="00903440">
      <w:rPr>
        <w:rStyle w:val="Hyperkobling"/>
        <w:color w:val="808080"/>
      </w:rPr>
      <w:t xml:space="preserve"> IKS</w:t>
    </w:r>
    <w:r w:rsidR="002D38A9" w:rsidRPr="002A7251">
      <w:rPr>
        <w:rStyle w:val="Hyperkobling"/>
        <w:color w:val="808080"/>
      </w:rPr>
      <w:t xml:space="preserve">, Postadresse: </w:t>
    </w:r>
    <w:r w:rsidR="002D38A9">
      <w:rPr>
        <w:rStyle w:val="Hyperkobling"/>
        <w:color w:val="808080"/>
      </w:rPr>
      <w:t>Postboks 788 Stoa</w:t>
    </w:r>
    <w:r w:rsidR="002D38A9" w:rsidRPr="002A7251">
      <w:rPr>
        <w:rStyle w:val="Hyperkobling"/>
        <w:color w:val="808080"/>
      </w:rPr>
      <w:t>, 4809 Arendal</w:t>
    </w:r>
  </w:p>
  <w:p w14:paraId="1F510633" w14:textId="53C2B018" w:rsidR="002D38A9" w:rsidRPr="002A7251" w:rsidRDefault="002D38A9" w:rsidP="008A1717">
    <w:pPr>
      <w:pStyle w:val="Bunntekst"/>
      <w:jc w:val="center"/>
      <w:rPr>
        <w:rStyle w:val="Hyperkobling"/>
        <w:color w:val="808080"/>
      </w:rPr>
    </w:pPr>
    <w:r w:rsidRPr="002A7251">
      <w:rPr>
        <w:rStyle w:val="Hyperkobling"/>
        <w:color w:val="808080"/>
      </w:rPr>
      <w:t xml:space="preserve">Telefon: 37 05 52 00, E-post: </w:t>
    </w:r>
    <w:hyperlink r:id="rId1" w:history="1">
      <w:r w:rsidRPr="002A7251">
        <w:rPr>
          <w:rStyle w:val="Hyperkobling"/>
          <w:color w:val="808080"/>
        </w:rPr>
        <w:t>postmottak@ikt-agder.no</w:t>
      </w:r>
    </w:hyperlink>
    <w:r w:rsidRPr="002A7251">
      <w:rPr>
        <w:rStyle w:val="Hyperkobling"/>
        <w:color w:val="808080"/>
      </w:rPr>
      <w:t xml:space="preserve">, Hjemmeside: </w:t>
    </w:r>
    <w:hyperlink r:id="rId2" w:history="1">
      <w:r w:rsidRPr="002A7251">
        <w:rPr>
          <w:rStyle w:val="Hyperkobling"/>
          <w:color w:val="808080"/>
        </w:rPr>
        <w:t>www.ikt-agder.no</w:t>
      </w:r>
    </w:hyperlink>
  </w:p>
  <w:p w14:paraId="1F510634" w14:textId="7F6504B8" w:rsidR="002D38A9" w:rsidRPr="002A7251" w:rsidRDefault="002D38A9" w:rsidP="008A1717">
    <w:pPr>
      <w:pStyle w:val="Bunntekst"/>
      <w:jc w:val="center"/>
      <w:rPr>
        <w:rStyle w:val="Hyperkobling"/>
        <w:color w:val="808080"/>
      </w:rPr>
    </w:pPr>
    <w:r w:rsidRPr="002A7251">
      <w:rPr>
        <w:rStyle w:val="Hyperkobling"/>
        <w:color w:val="808080"/>
      </w:rPr>
      <w:t xml:space="preserve">Organisasjonsnummer: </w:t>
    </w:r>
    <w:r w:rsidR="00903440">
      <w:rPr>
        <w:rStyle w:val="Hyperkobling"/>
        <w:color w:val="808080"/>
      </w:rPr>
      <w:t>985 359 385</w:t>
    </w:r>
    <w:r w:rsidRPr="002A7251">
      <w:rPr>
        <w:rStyle w:val="Hyperkobling"/>
        <w:color w:val="808080"/>
      </w:rPr>
      <w:t>, Kontonummer: 6320 05 30227</w:t>
    </w:r>
  </w:p>
  <w:p w14:paraId="1F510635" w14:textId="77777777" w:rsidR="002D38A9" w:rsidRPr="002A7251" w:rsidRDefault="002D38A9" w:rsidP="008A1717">
    <w:pPr>
      <w:pStyle w:val="Bunntekst"/>
      <w:jc w:val="center"/>
      <w:rPr>
        <w:rFonts w:ascii="Arial" w:hAnsi="Arial"/>
        <w:color w:val="808080"/>
        <w:sz w:val="18"/>
        <w:szCs w:val="16"/>
      </w:rPr>
    </w:pPr>
    <w:r w:rsidRPr="002A7251">
      <w:rPr>
        <w:rStyle w:val="Hyperkobling"/>
        <w:color w:val="808080"/>
      </w:rPr>
      <w:t xml:space="preserve">Besøksadresse: </w:t>
    </w:r>
    <w:r w:rsidR="008F0030">
      <w:rPr>
        <w:rStyle w:val="Hyperkobling"/>
        <w:color w:val="808080"/>
      </w:rPr>
      <w:t>Fløyveien 12, 4838 Arendal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1062B" w14:textId="77777777" w:rsidR="002D38A9" w:rsidRDefault="002D38A9">
      <w:r>
        <w:separator/>
      </w:r>
    </w:p>
  </w:footnote>
  <w:footnote w:type="continuationSeparator" w:id="0">
    <w:p w14:paraId="1F51062C" w14:textId="77777777" w:rsidR="002D38A9" w:rsidRDefault="002D3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1062F" w14:textId="3AEC823C" w:rsidR="002D38A9" w:rsidRDefault="00FB32B4" w:rsidP="00D6005D">
    <w:pPr>
      <w:pStyle w:val="Topptekst"/>
      <w:jc w:val="right"/>
      <w:rPr>
        <w:sz w:val="16"/>
        <w:szCs w:val="16"/>
      </w:rPr>
    </w:pPr>
    <w:r w:rsidRPr="00FB32B4">
      <w:rPr>
        <w:noProof/>
        <w:sz w:val="16"/>
        <w:szCs w:val="16"/>
      </w:rPr>
      <w:drawing>
        <wp:inline distT="0" distB="0" distL="0" distR="0" wp14:anchorId="059D9AE0" wp14:editId="705E91BA">
          <wp:extent cx="1776269" cy="400050"/>
          <wp:effectExtent l="0" t="0" r="0" b="0"/>
          <wp:docPr id="2" name="Bilde 2" descr="ikt.ag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ikt.ag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7" cy="4216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456FB"/>
    <w:multiLevelType w:val="hybridMultilevel"/>
    <w:tmpl w:val="4E207C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66B"/>
    <w:multiLevelType w:val="hybridMultilevel"/>
    <w:tmpl w:val="7B24B3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2E7251"/>
    <w:multiLevelType w:val="hybridMultilevel"/>
    <w:tmpl w:val="B448BA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6842CB"/>
    <w:multiLevelType w:val="hybridMultilevel"/>
    <w:tmpl w:val="3D5676D6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ahoma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ahoma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ahoma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D0D1E68"/>
    <w:multiLevelType w:val="hybridMultilevel"/>
    <w:tmpl w:val="4E36D81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F08"/>
    <w:rsid w:val="00031250"/>
    <w:rsid w:val="000324C8"/>
    <w:rsid w:val="0005762D"/>
    <w:rsid w:val="001119D8"/>
    <w:rsid w:val="00193505"/>
    <w:rsid w:val="001F09F1"/>
    <w:rsid w:val="0021507A"/>
    <w:rsid w:val="00220BD6"/>
    <w:rsid w:val="002219E4"/>
    <w:rsid w:val="00223505"/>
    <w:rsid w:val="002848A7"/>
    <w:rsid w:val="002A668F"/>
    <w:rsid w:val="002A7251"/>
    <w:rsid w:val="002D38A9"/>
    <w:rsid w:val="003014D4"/>
    <w:rsid w:val="003231C3"/>
    <w:rsid w:val="0034627F"/>
    <w:rsid w:val="003467CB"/>
    <w:rsid w:val="00356A09"/>
    <w:rsid w:val="003606DF"/>
    <w:rsid w:val="00381166"/>
    <w:rsid w:val="003A770F"/>
    <w:rsid w:val="003B0688"/>
    <w:rsid w:val="003B2499"/>
    <w:rsid w:val="003B76E4"/>
    <w:rsid w:val="0041683F"/>
    <w:rsid w:val="00490EAD"/>
    <w:rsid w:val="004A3AF6"/>
    <w:rsid w:val="004B4E4B"/>
    <w:rsid w:val="004C6803"/>
    <w:rsid w:val="004C7EF0"/>
    <w:rsid w:val="004E2F08"/>
    <w:rsid w:val="004E4AE7"/>
    <w:rsid w:val="004F7815"/>
    <w:rsid w:val="00523A2A"/>
    <w:rsid w:val="00553C8A"/>
    <w:rsid w:val="00563F51"/>
    <w:rsid w:val="00572F08"/>
    <w:rsid w:val="00585B78"/>
    <w:rsid w:val="005E14CF"/>
    <w:rsid w:val="00641965"/>
    <w:rsid w:val="00680F0D"/>
    <w:rsid w:val="00695EB1"/>
    <w:rsid w:val="006D1513"/>
    <w:rsid w:val="006D69D5"/>
    <w:rsid w:val="00720FA5"/>
    <w:rsid w:val="00726263"/>
    <w:rsid w:val="00754692"/>
    <w:rsid w:val="007577CC"/>
    <w:rsid w:val="007C3F7E"/>
    <w:rsid w:val="007C41E4"/>
    <w:rsid w:val="00800BDD"/>
    <w:rsid w:val="00823CCE"/>
    <w:rsid w:val="0089571E"/>
    <w:rsid w:val="008A1717"/>
    <w:rsid w:val="008F0030"/>
    <w:rsid w:val="008F0465"/>
    <w:rsid w:val="008F0AE4"/>
    <w:rsid w:val="008F56AA"/>
    <w:rsid w:val="00903440"/>
    <w:rsid w:val="00936415"/>
    <w:rsid w:val="00957218"/>
    <w:rsid w:val="00996CA5"/>
    <w:rsid w:val="009A3CB2"/>
    <w:rsid w:val="009B2AA2"/>
    <w:rsid w:val="00A43AFB"/>
    <w:rsid w:val="00A949A9"/>
    <w:rsid w:val="00AB0422"/>
    <w:rsid w:val="00AD14B2"/>
    <w:rsid w:val="00AD6555"/>
    <w:rsid w:val="00B40296"/>
    <w:rsid w:val="00B40604"/>
    <w:rsid w:val="00B6454F"/>
    <w:rsid w:val="00B65370"/>
    <w:rsid w:val="00B66C58"/>
    <w:rsid w:val="00B71F1C"/>
    <w:rsid w:val="00B83A1A"/>
    <w:rsid w:val="00BA0309"/>
    <w:rsid w:val="00BC746A"/>
    <w:rsid w:val="00C4119D"/>
    <w:rsid w:val="00C609DB"/>
    <w:rsid w:val="00C807A1"/>
    <w:rsid w:val="00C81DBD"/>
    <w:rsid w:val="00CA2E01"/>
    <w:rsid w:val="00CB745A"/>
    <w:rsid w:val="00D14075"/>
    <w:rsid w:val="00D33AD6"/>
    <w:rsid w:val="00D43ED2"/>
    <w:rsid w:val="00D6005D"/>
    <w:rsid w:val="00D61402"/>
    <w:rsid w:val="00D6224B"/>
    <w:rsid w:val="00D76530"/>
    <w:rsid w:val="00D95D46"/>
    <w:rsid w:val="00DB6A22"/>
    <w:rsid w:val="00E44F92"/>
    <w:rsid w:val="00E64D1D"/>
    <w:rsid w:val="00E74817"/>
    <w:rsid w:val="00E97E0A"/>
    <w:rsid w:val="00EA5BC5"/>
    <w:rsid w:val="00EB63A5"/>
    <w:rsid w:val="00EC1879"/>
    <w:rsid w:val="00EE7483"/>
    <w:rsid w:val="00F107B1"/>
    <w:rsid w:val="00F14305"/>
    <w:rsid w:val="00F30DA2"/>
    <w:rsid w:val="00F55AF2"/>
    <w:rsid w:val="00F70CF3"/>
    <w:rsid w:val="00F9601F"/>
    <w:rsid w:val="00FB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F5105F5"/>
  <w15:docId w15:val="{D29359E4-2A27-4F2C-B010-146240763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Overskrift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kobling">
    <w:name w:val="Hyperlink"/>
    <w:rsid w:val="00211DA6"/>
    <w:rPr>
      <w:rFonts w:ascii="Arial" w:hAnsi="Arial"/>
      <w:sz w:val="18"/>
      <w:szCs w:val="16"/>
    </w:rPr>
  </w:style>
  <w:style w:type="table" w:styleId="Tabellrutenett">
    <w:name w:val="Table Grid"/>
    <w:basedOn w:val="Vanligtabell"/>
    <w:uiPriority w:val="59"/>
    <w:rsid w:val="00EA5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C746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0344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3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82231">
          <w:marLeft w:val="0"/>
          <w:marRight w:val="4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22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kt-agder.no" TargetMode="External"/><Relationship Id="rId1" Type="http://schemas.openxmlformats.org/officeDocument/2006/relationships/hyperlink" Target="mailto:postmottak@ikt-agder.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kumenter\Diverse\IKT%20Agder%20-%20Word%20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C037975CE17340A95B26B77CF6AD3A" ma:contentTypeVersion="15" ma:contentTypeDescription="Opprett et nytt dokument." ma:contentTypeScope="" ma:versionID="06b9f4a22d8c240b4c2cc3a268ddfd19">
  <xsd:schema xmlns:xsd="http://www.w3.org/2001/XMLSchema" xmlns:xs="http://www.w3.org/2001/XMLSchema" xmlns:p="http://schemas.microsoft.com/office/2006/metadata/properties" xmlns:ns2="55c438d6-322f-4807-9092-6c1e962758e5" xmlns:ns3="f35a6a6d-dc2e-4044-b874-03e8961dd6e3" targetNamespace="http://schemas.microsoft.com/office/2006/metadata/properties" ma:root="true" ma:fieldsID="493270c794d974b84a9914297b870785" ns2:_="" ns3:_="">
    <xsd:import namespace="55c438d6-322f-4807-9092-6c1e962758e5"/>
    <xsd:import namespace="f35a6a6d-dc2e-4044-b874-03e8961dd6e3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2:of785c45ca9f444c958a89f74a1a7143" minOccurs="0"/>
                <xsd:element ref="ns2:e5de159baadd40d29c2061d4604829bb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438d6-322f-4807-9092-6c1e962758e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default="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9bcbf6e-6cd9-4d91-baa9-6b123510457a}" ma:internalName="TaxCatchAll" ma:showField="CatchAllData" ma:web="55c438d6-322f-4807-9092-6c1e962758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785c45ca9f444c958a89f74a1a7143" ma:index="12" nillable="true" ma:taxonomy="true" ma:internalName="of785c45ca9f444c958a89f74a1a7143" ma:taxonomyFieldName="GtVeiSubject" ma:displayName="GtVeiSubject" ma:fieldId="{8f785c45-ca9f-444c-958a-89f74a1a7143}" ma:taxonomyMulti="true" ma:sspId="46af8f8e-1e45-4bcb-8b90-291e597263f4" ma:termSetId="85485162-b98a-4097-8364-34ad5468fc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de159baadd40d29c2061d4604829bb" ma:index="14" nillable="true" ma:taxonomy="true" ma:internalName="e5de159baadd40d29c2061d4604829bb" ma:taxonomyFieldName="GtVeiTopic" ma:displayName="Emne" ma:fieldId="{e5de159b-aadd-40d2-9c20-61d4604829bb}" ma:taxonomyMulti="true" ma:sspId="46af8f8e-1e45-4bcb-8b90-291e597263f4" ma:termSetId="f475345f-ad4e-41ae-bfc0-0cee934b3f2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5a6a6d-dc2e-4044-b874-03e8961dd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c438d6-322f-4807-9092-6c1e962758e5" xsi:nil="true"/>
    <e5de159baadd40d29c2061d4604829bb xmlns="55c438d6-322f-4807-9092-6c1e962758e5">
      <Terms xmlns="http://schemas.microsoft.com/office/infopath/2007/PartnerControls"/>
    </e5de159baadd40d29c2061d4604829bb>
    <j25543a5815d485da9a5e0773ad762e9 xmlns="55c438d6-322f-4807-9092-6c1e962758e5">
      <Terms xmlns="http://schemas.microsoft.com/office/infopath/2007/PartnerControls"/>
    </j25543a5815d485da9a5e0773ad762e9>
    <of785c45ca9f444c958a89f74a1a7143 xmlns="55c438d6-322f-4807-9092-6c1e962758e5">
      <Terms xmlns="http://schemas.microsoft.com/office/infopath/2007/PartnerControls"/>
    </of785c45ca9f444c958a89f74a1a7143>
  </documentManagement>
</p:properties>
</file>

<file path=customXml/itemProps1.xml><?xml version="1.0" encoding="utf-8"?>
<ds:datastoreItem xmlns:ds="http://schemas.openxmlformats.org/officeDocument/2006/customXml" ds:itemID="{A6139DA3-3EBE-4392-A71E-D8FFC4F6FA0D}"/>
</file>

<file path=customXml/itemProps2.xml><?xml version="1.0" encoding="utf-8"?>
<ds:datastoreItem xmlns:ds="http://schemas.openxmlformats.org/officeDocument/2006/customXml" ds:itemID="{8111E3E9-6FE5-40E4-A660-74516F21994E}"/>
</file>

<file path=customXml/itemProps3.xml><?xml version="1.0" encoding="utf-8"?>
<ds:datastoreItem xmlns:ds="http://schemas.openxmlformats.org/officeDocument/2006/customXml" ds:itemID="{8F5BD300-9933-4AD7-B853-8194E0D6978A}"/>
</file>

<file path=docProps/app.xml><?xml version="1.0" encoding="utf-8"?>
<Properties xmlns="http://schemas.openxmlformats.org/officeDocument/2006/extended-properties" xmlns:vt="http://schemas.openxmlformats.org/officeDocument/2006/docPropsVTypes">
  <Template>IKT Agder - Word mal</Template>
  <TotalTime>25</TotalTime>
  <Pages>1</Pages>
  <Words>48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Tildeling av kontrakt</vt:lpstr>
    </vt:vector>
  </TitlesOfParts>
  <Company>IKT-Agder</Company>
  <LinksUpToDate>false</LinksUpToDate>
  <CharactersWithSpaces>305</CharactersWithSpaces>
  <SharedDoc>false</SharedDoc>
  <HLinks>
    <vt:vector size="12" baseType="variant">
      <vt:variant>
        <vt:i4>85</vt:i4>
      </vt:variant>
      <vt:variant>
        <vt:i4>3</vt:i4>
      </vt:variant>
      <vt:variant>
        <vt:i4>0</vt:i4>
      </vt:variant>
      <vt:variant>
        <vt:i4>5</vt:i4>
      </vt:variant>
      <vt:variant>
        <vt:lpwstr>http://www.ikt-agder.no/</vt:lpwstr>
      </vt:variant>
      <vt:variant>
        <vt:lpwstr/>
      </vt:variant>
      <vt:variant>
        <vt:i4>6029349</vt:i4>
      </vt:variant>
      <vt:variant>
        <vt:i4>0</vt:i4>
      </vt:variant>
      <vt:variant>
        <vt:i4>0</vt:i4>
      </vt:variant>
      <vt:variant>
        <vt:i4>5</vt:i4>
      </vt:variant>
      <vt:variant>
        <vt:lpwstr>mailto:postmottak@ikt-agder.no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Sjølander, Daniel</dc:creator>
  <cp:lastModifiedBy>Daniel Sjølander</cp:lastModifiedBy>
  <cp:revision>6</cp:revision>
  <cp:lastPrinted>2011-06-16T08:10:00Z</cp:lastPrinted>
  <dcterms:created xsi:type="dcterms:W3CDTF">2016-08-17T08:51:00Z</dcterms:created>
  <dcterms:modified xsi:type="dcterms:W3CDTF">2019-09-24T08:04:00Z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0x01010030C037975CE17340A95B26B77CF6AD3A</vt:lpwstr>
  </property>
  <property fmtid="{D5CDD505-2E9C-101B-9397-08002B2CF9AE}" pid="3" name="MediaServiceImageTags">
    <vt:lpwstr/>
  </property>
  <property fmtid="{D5CDD505-2E9C-101B-9397-08002B2CF9AE}" pid="5" name="docLang">
    <vt:lpwstr>nb</vt:lpwstr>
  </property>
  <property fmtid="{D5CDD505-2E9C-101B-9397-08002B2CF9AE}" pid="6" name="GtVeiTopic">
    <vt:lpwstr/>
  </property>
  <property fmtid="{D5CDD505-2E9C-101B-9397-08002B2CF9AE}" pid="7" name="GtProjectPhase">
    <vt:lpwstr/>
  </property>
  <property fmtid="{D5CDD505-2E9C-101B-9397-08002B2CF9AE}" pid="8" name="GtVeiSubject">
    <vt:lpwstr/>
  </property>
</Properties>
</file>